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饭店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我要开饭店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1、我要开饭店申请表单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8、所有从业人员的健康证（除预包装食品）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10EF5E6F"/>
    <w:rsid w:val="12B25D4C"/>
    <w:rsid w:val="16A52336"/>
    <w:rsid w:val="16B21F24"/>
    <w:rsid w:val="1895016B"/>
    <w:rsid w:val="19C03342"/>
    <w:rsid w:val="1D091A90"/>
    <w:rsid w:val="1D640DB8"/>
    <w:rsid w:val="1E261319"/>
    <w:rsid w:val="1F410150"/>
    <w:rsid w:val="217F144D"/>
    <w:rsid w:val="23F41AD5"/>
    <w:rsid w:val="260533F4"/>
    <w:rsid w:val="26EF18F1"/>
    <w:rsid w:val="28B30174"/>
    <w:rsid w:val="299F071B"/>
    <w:rsid w:val="2CCE46F3"/>
    <w:rsid w:val="2D3923C9"/>
    <w:rsid w:val="33D25FC5"/>
    <w:rsid w:val="356E5F92"/>
    <w:rsid w:val="36B93681"/>
    <w:rsid w:val="378659D2"/>
    <w:rsid w:val="388574D4"/>
    <w:rsid w:val="3A8807C5"/>
    <w:rsid w:val="3B3D3DF8"/>
    <w:rsid w:val="3C0669AD"/>
    <w:rsid w:val="3CFA23D7"/>
    <w:rsid w:val="3D197820"/>
    <w:rsid w:val="3DA4633D"/>
    <w:rsid w:val="402D58DD"/>
    <w:rsid w:val="4706731C"/>
    <w:rsid w:val="483C2228"/>
    <w:rsid w:val="4B03607C"/>
    <w:rsid w:val="4B50322C"/>
    <w:rsid w:val="4BFE2628"/>
    <w:rsid w:val="53F52E11"/>
    <w:rsid w:val="543E31E1"/>
    <w:rsid w:val="5443123C"/>
    <w:rsid w:val="55B80625"/>
    <w:rsid w:val="59FE6020"/>
    <w:rsid w:val="60505D52"/>
    <w:rsid w:val="61767EA3"/>
    <w:rsid w:val="628D3774"/>
    <w:rsid w:val="68667763"/>
    <w:rsid w:val="686D1B52"/>
    <w:rsid w:val="69B47978"/>
    <w:rsid w:val="6D535020"/>
    <w:rsid w:val="716761D2"/>
    <w:rsid w:val="72F8496D"/>
    <w:rsid w:val="771D478A"/>
    <w:rsid w:val="780F38D5"/>
    <w:rsid w:val="7B03229A"/>
    <w:rsid w:val="7D3C2F94"/>
    <w:rsid w:val="7D67574E"/>
    <w:rsid w:val="7DF0251E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2021-07-30T01:27:43Z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08E1BDCC9C1F4B13A5FA81268CD30BE0</vt:lpwstr>
  </property>
</Properties>
</file>